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266E" w:rsidR="009C1DB7" w:rsidP="00D1017A" w:rsidRDefault="009C1DB7" w14:paraId="91941e4" w14:textId="91941e4">
      <w:pPr>
        <w:jc w:val="right"/>
        <w15:collapsed w:val="false"/>
      </w:pPr>
      <w:bookmarkStart w:name="_GoBack" w:id="0"/>
      <w:bookmarkEnd w:id="0"/>
      <w:r w:rsidRPr="0078266E">
        <w:tab/>
      </w:r>
      <w:r w:rsidRPr="0078266E">
        <w:tab/>
      </w:r>
      <w:r w:rsidRPr="0078266E">
        <w:tab/>
      </w:r>
      <w:r w:rsidRPr="0078266E">
        <w:tab/>
      </w:r>
    </w:p>
    <w:p w:rsidRPr="0078266E" w:rsidR="00934D58" w:rsidP="00934D58" w:rsidRDefault="00934D58">
      <w:pPr>
        <w:jc w:val="center"/>
      </w:pPr>
      <w:r w:rsidRPr="0078266E">
        <w:t>Z A P I S N I K</w:t>
      </w:r>
    </w:p>
    <w:p w:rsidRPr="0078266E" w:rsidR="00934D58" w:rsidP="00934D58" w:rsidRDefault="00934D58">
      <w:pPr>
        <w:jc w:val="both"/>
      </w:pPr>
    </w:p>
    <w:p w:rsidRPr="0078266E" w:rsidR="00D42DE7" w:rsidP="00D42DE7" w:rsidRDefault="00072EF7">
      <w:pPr>
        <w:jc w:val="both"/>
      </w:pPr>
      <w:r w:rsidRPr="0078266E">
        <w:t>sa ročišta održanog pred</w:t>
      </w:r>
      <w:r w:rsidRPr="0078266E" w:rsidR="00D42DE7">
        <w:t xml:space="preserve"> Trgovačk</w:t>
      </w:r>
      <w:r w:rsidRPr="0078266E">
        <w:t>im</w:t>
      </w:r>
      <w:r w:rsidRPr="0078266E" w:rsidR="00D42DE7">
        <w:t xml:space="preserve"> sud</w:t>
      </w:r>
      <w:r w:rsidRPr="0078266E">
        <w:t>om</w:t>
      </w:r>
      <w:r w:rsidRPr="0078266E" w:rsidR="00D42DE7">
        <w:t xml:space="preserve"> u Zadru, </w:t>
      </w:r>
      <w:r w:rsidR="007D0FD5">
        <w:t>18. listopada</w:t>
      </w:r>
      <w:r w:rsidRPr="0078266E" w:rsidR="00D77840">
        <w:t xml:space="preserve"> </w:t>
      </w:r>
      <w:r w:rsidRPr="0078266E" w:rsidR="00C20EB5">
        <w:t>2019</w:t>
      </w:r>
      <w:r w:rsidRPr="0078266E" w:rsidR="004B33CA">
        <w:t>.,</w:t>
      </w:r>
      <w:r w:rsidRPr="0078266E" w:rsidR="00D42DE7">
        <w:t xml:space="preserve"> povodom prijedloga za otvaranje stečajnog postupka nad dužnikom</w:t>
      </w:r>
      <w:r w:rsidRPr="0078266E" w:rsidR="00317A30">
        <w:t xml:space="preserve"> </w:t>
      </w:r>
      <w:r w:rsidRPr="00DB67B5" w:rsidR="00BD279F">
        <w:t>HLAD PLUS d.o.o., Zadar, Viktora Vide 30, OIB: 45003887855</w:t>
      </w:r>
      <w:r w:rsidRPr="00610294" w:rsidR="00BD279F">
        <w:t>,</w:t>
      </w:r>
      <w:r w:rsidRPr="0043467A" w:rsidR="00BD279F">
        <w:t xml:space="preserve"> </w:t>
      </w:r>
      <w:r w:rsidR="00BD279F">
        <w:t>kojeg zastupa punomoćnik Zvonimir Vrkić, odvjetnik iz Benkovca</w:t>
      </w:r>
      <w:r w:rsidRPr="0078266E" w:rsidR="002411BD">
        <w:t>,</w:t>
      </w:r>
      <w:r w:rsidRPr="0078266E" w:rsidR="0051226C">
        <w:t xml:space="preserve"> </w:t>
      </w:r>
      <w:r w:rsidRPr="0078266E" w:rsidR="00D42DE7">
        <w:t xml:space="preserve">radi </w:t>
      </w:r>
      <w:r w:rsidRPr="0078266E" w:rsidR="00E762B9">
        <w:t xml:space="preserve">očitovanja o prijedlogu </w:t>
      </w:r>
      <w:r w:rsidRPr="0078266E" w:rsidR="00D42DE7">
        <w:t xml:space="preserve">za otvaranje stečajnog postupka i rasprave o pretpostavkama za otvaranje stečajnog postupka </w:t>
      </w:r>
    </w:p>
    <w:p w:rsidRPr="0078266E" w:rsidR="00934D58" w:rsidP="00934D58" w:rsidRDefault="00934D58">
      <w:pPr>
        <w:jc w:val="both"/>
      </w:pPr>
    </w:p>
    <w:p w:rsidRPr="0078266E" w:rsidR="006525A1" w:rsidP="006525A1" w:rsidRDefault="006525A1">
      <w:pPr>
        <w:jc w:val="both"/>
      </w:pPr>
      <w:r w:rsidRPr="0078266E">
        <w:t xml:space="preserve">Nazočni od suda: </w:t>
      </w:r>
    </w:p>
    <w:p w:rsidRPr="0078266E" w:rsidR="006525A1" w:rsidP="006525A1" w:rsidRDefault="00850F5F">
      <w:pPr>
        <w:jc w:val="both"/>
      </w:pPr>
      <w:r w:rsidRPr="0078266E">
        <w:t>Ana Markač, sutkinja</w:t>
      </w:r>
    </w:p>
    <w:p w:rsidRPr="0078266E" w:rsidR="006525A1" w:rsidP="006525A1" w:rsidRDefault="0038471D">
      <w:pPr>
        <w:jc w:val="both"/>
      </w:pPr>
      <w:r w:rsidRPr="0078266E">
        <w:t>Martina Kalmeta</w:t>
      </w:r>
      <w:r w:rsidRPr="0078266E" w:rsidR="006525A1">
        <w:t>, zapisničar</w:t>
      </w:r>
    </w:p>
    <w:p w:rsidRPr="0078266E" w:rsidR="006525A1" w:rsidP="006525A1" w:rsidRDefault="006525A1">
      <w:pPr>
        <w:jc w:val="both"/>
      </w:pPr>
    </w:p>
    <w:p w:rsidRPr="0078266E" w:rsidR="0095475A" w:rsidP="002930D3" w:rsidRDefault="006525A1">
      <w:pPr>
        <w:jc w:val="both"/>
      </w:pPr>
      <w:r w:rsidRPr="0078266E">
        <w:t xml:space="preserve">Početak u </w:t>
      </w:r>
      <w:r w:rsidR="007D0FD5">
        <w:t>12,40</w:t>
      </w:r>
      <w:r w:rsidR="00BD279F">
        <w:t xml:space="preserve"> </w:t>
      </w:r>
      <w:r w:rsidRPr="0078266E">
        <w:t>sati</w:t>
      </w:r>
      <w:r w:rsidRPr="0078266E" w:rsidR="00A966E9">
        <w:t>.</w:t>
      </w:r>
    </w:p>
    <w:p w:rsidRPr="0078266E" w:rsidR="0095475A" w:rsidP="0095475A" w:rsidRDefault="0095475A">
      <w:pPr>
        <w:jc w:val="both"/>
      </w:pPr>
    </w:p>
    <w:p w:rsidRPr="0078266E" w:rsidR="00110B7D" w:rsidP="00110B7D" w:rsidRDefault="00110B7D">
      <w:pPr>
        <w:jc w:val="both"/>
      </w:pPr>
      <w:r w:rsidRPr="0078266E">
        <w:t>Utvrđuje se da su na ročište pristupili:</w:t>
      </w:r>
    </w:p>
    <w:p w:rsidR="001A3872" w:rsidP="00123B79" w:rsidRDefault="0029216F">
      <w:r w:rsidRPr="0078266E">
        <w:tab/>
      </w:r>
    </w:p>
    <w:p w:rsidRPr="0078266E" w:rsidR="001A3872" w:rsidP="001A3872" w:rsidRDefault="001A3872">
      <w:pPr>
        <w:jc w:val="both"/>
      </w:pPr>
      <w:r w:rsidRPr="0078266E">
        <w:t xml:space="preserve">Za stečajnog dužnika: </w:t>
      </w:r>
      <w:r w:rsidR="007D14A6">
        <w:t>zastupnik po zakonu Miloš Kukavica, identitet utvrđen uvidom u osobnu iskaznicu broj: 104208373, izdana od PP Benkovac</w:t>
      </w:r>
    </w:p>
    <w:p w:rsidRPr="0078266E" w:rsidR="00D30389" w:rsidP="007D14A6" w:rsidRDefault="0029216F">
      <w:r w:rsidRPr="0078266E">
        <w:t xml:space="preserve">                                 </w:t>
      </w:r>
      <w:r w:rsidR="007D14A6">
        <w:tab/>
      </w:r>
      <w:r w:rsidR="007D14A6">
        <w:tab/>
        <w:t xml:space="preserve">    </w:t>
      </w:r>
    </w:p>
    <w:p w:rsidRPr="0078266E" w:rsidR="002E5E38" w:rsidP="002E5E38" w:rsidRDefault="001F218B">
      <w:pPr>
        <w:jc w:val="both"/>
      </w:pPr>
      <w:r w:rsidRPr="0078266E">
        <w:t>S</w:t>
      </w:r>
      <w:r w:rsidRPr="0078266E" w:rsidR="000E65FF">
        <w:t>utkinja</w:t>
      </w:r>
      <w:r w:rsidRPr="0078266E" w:rsidR="002E5E38">
        <w:t xml:space="preserve"> objavljuje da je predmet današnjeg ročišta očitovanja o prijedlogu  za otvaranje stečajnog postupka i rasprave o pretpostavkama za otvaranje stečajnog postupka nad trgovačkim društvom </w:t>
      </w:r>
      <w:r w:rsidRPr="00DB67B5" w:rsidR="009B6620">
        <w:t>HLAD PLUS d.o.o., Zadar, Viktora Vide 30, OIB: 45003887855</w:t>
      </w:r>
      <w:r w:rsidRPr="0078266E" w:rsidR="00BF7200">
        <w:t>.</w:t>
      </w:r>
    </w:p>
    <w:p w:rsidRPr="0078266E" w:rsidR="00416550" w:rsidP="00416550" w:rsidRDefault="00416550">
      <w:pPr>
        <w:jc w:val="both"/>
        <w:rPr>
          <w:bCs/>
        </w:rPr>
      </w:pPr>
    </w:p>
    <w:p w:rsidRPr="0078266E" w:rsidR="00416550" w:rsidP="00416550" w:rsidRDefault="00416550">
      <w:pPr>
        <w:jc w:val="both"/>
        <w:rPr>
          <w:bCs/>
        </w:rPr>
      </w:pPr>
      <w:r w:rsidRPr="0078266E">
        <w:rPr>
          <w:bCs/>
        </w:rPr>
        <w:t>Sud donosi</w:t>
      </w:r>
    </w:p>
    <w:p w:rsidRPr="0078266E" w:rsidR="00416550" w:rsidP="00416550" w:rsidRDefault="00416550">
      <w:pPr>
        <w:jc w:val="center"/>
        <w:rPr>
          <w:bCs/>
        </w:rPr>
      </w:pPr>
      <w:r w:rsidRPr="0078266E">
        <w:rPr>
          <w:bCs/>
        </w:rPr>
        <w:t xml:space="preserve">r j e š e nj e </w:t>
      </w:r>
    </w:p>
    <w:p w:rsidRPr="0078266E" w:rsidR="00416550" w:rsidP="00416550" w:rsidRDefault="00416550">
      <w:pPr>
        <w:jc w:val="center"/>
      </w:pPr>
    </w:p>
    <w:p w:rsidRPr="0078266E" w:rsidR="00416550" w:rsidP="00416550" w:rsidRDefault="00416550">
      <w:pPr>
        <w:jc w:val="both"/>
      </w:pPr>
      <w:r w:rsidRPr="0078266E">
        <w:t>ročište radi očitovanja o prijedlogu za otvaranje stečajnog postupka i rasprave o pretpostavkama za otvaranje stečajnog postupka se spajaju.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Sudac upoznaje ukratko prisutne sa sadržajem prijedloga za otvaranje stečajnog postupka. 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>Sudac upozorava zastupnika po zakonu stečajnog dužnika na dužnost davanja točnih podataka i posljedice suprotnog postupanja, a u smislu čl. 117., čl. 177., čl. 178., i čl. 180. Stečajnog zakona.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Zastupnik po zakonu stečajnog dužnika navodi da dužnik ima otvoren račun kod </w:t>
      </w:r>
      <w:r w:rsidR="007D14A6">
        <w:t>Podravska banka d.d., Addiko bank d.d., Agram banka Zagreb d.d., a u odnosu na račun kod banke Erste&amp;Steiermarkische bank d.d. nisam siguran da li je navedeni račun još aktivan.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Zastupnik po zakonu navodi da je osnovna djelatnost stečajnog dužnika </w:t>
      </w:r>
      <w:r w:rsidRPr="0078266E" w:rsidR="00596C94">
        <w:t>trgovina</w:t>
      </w:r>
      <w:r w:rsidR="007D14A6">
        <w:t xml:space="preserve"> građevinskog materijala</w:t>
      </w:r>
      <w:r w:rsidRPr="0078266E" w:rsidR="00596C94">
        <w:t>.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>Dužnik</w:t>
      </w:r>
      <w:r w:rsidRPr="0078266E" w:rsidR="00141D60">
        <w:t xml:space="preserve"> </w:t>
      </w:r>
      <w:r w:rsidR="007D14A6">
        <w:t>ne posluje unatrag 2 godine.</w:t>
      </w:r>
      <w:r w:rsidRPr="0078266E">
        <w:t xml:space="preserve">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Dužnik </w:t>
      </w:r>
      <w:r w:rsidR="007D14A6">
        <w:t>nema zaposlenih</w:t>
      </w:r>
      <w:r w:rsidRPr="0078266E">
        <w:t xml:space="preserve">. </w:t>
      </w:r>
    </w:p>
    <w:p w:rsidRPr="0078266E" w:rsidR="00416550" w:rsidP="00416550" w:rsidRDefault="00416550">
      <w:pPr>
        <w:jc w:val="both"/>
      </w:pPr>
    </w:p>
    <w:p w:rsidR="00141D60" w:rsidP="00416550" w:rsidRDefault="00416550">
      <w:pPr>
        <w:jc w:val="both"/>
      </w:pPr>
      <w:r w:rsidRPr="0078266E">
        <w:t xml:space="preserve">Što se tiče imovine dužnik </w:t>
      </w:r>
      <w:r w:rsidRPr="0078266E" w:rsidR="00141D60">
        <w:t xml:space="preserve">u vlasništvu </w:t>
      </w:r>
      <w:r w:rsidR="007D14A6">
        <w:t>nema nikakvu imovinu.</w:t>
      </w:r>
    </w:p>
    <w:p w:rsidRPr="0078266E" w:rsidR="007D14A6" w:rsidP="00416550" w:rsidRDefault="007D14A6">
      <w:pPr>
        <w:jc w:val="both"/>
      </w:pPr>
    </w:p>
    <w:p w:rsidRPr="0078266E" w:rsidR="00596C94" w:rsidP="00416550" w:rsidRDefault="003B2663">
      <w:pPr>
        <w:jc w:val="both"/>
      </w:pPr>
      <w:r w:rsidRPr="0078266E">
        <w:t xml:space="preserve">Dužnik </w:t>
      </w:r>
      <w:r w:rsidR="007D14A6">
        <w:t>ima</w:t>
      </w:r>
      <w:r w:rsidRPr="0078266E">
        <w:t xml:space="preserve"> potraživanja prema svojim dužnicima</w:t>
      </w:r>
      <w:r w:rsidR="007D14A6">
        <w:t>, međutim zz dužnika u ovom trenutku nema saznanja za koliki iznos.</w:t>
      </w:r>
    </w:p>
    <w:p w:rsidRPr="0078266E" w:rsidR="00596C94" w:rsidP="00416550" w:rsidRDefault="00596C94">
      <w:pPr>
        <w:jc w:val="both"/>
      </w:pPr>
    </w:p>
    <w:p w:rsidRPr="0078266E" w:rsidR="00416550" w:rsidP="00416550" w:rsidRDefault="00416550">
      <w:pPr>
        <w:jc w:val="both"/>
      </w:pPr>
      <w:r w:rsidRPr="0078266E">
        <w:t>Žiro račun je u blokadi</w:t>
      </w:r>
      <w:r w:rsidRPr="0078266E" w:rsidR="003B2663">
        <w:t xml:space="preserve">, a </w:t>
      </w:r>
      <w:r w:rsidRPr="0078266E" w:rsidR="00596C94">
        <w:t xml:space="preserve">isti navodi da ne zna točan iznos blokade. </w:t>
      </w:r>
      <w:r w:rsidRPr="0078266E" w:rsidR="003B2663">
        <w:t xml:space="preserve"> </w:t>
      </w:r>
    </w:p>
    <w:p w:rsidRPr="0078266E" w:rsidR="003B2663" w:rsidP="00416550" w:rsidRDefault="003B2663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Navodi da društvo ima </w:t>
      </w:r>
      <w:r w:rsidRPr="0078266E" w:rsidR="00596C94">
        <w:t>jedan</w:t>
      </w:r>
      <w:r w:rsidRPr="0078266E">
        <w:t xml:space="preserve"> pečat. 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  <w:r w:rsidRPr="0078266E">
        <w:t>Knjigovodstvo dužnika vodi</w:t>
      </w:r>
      <w:r w:rsidR="007D14A6">
        <w:t>o je</w:t>
      </w:r>
      <w:r w:rsidRPr="0078266E">
        <w:t xml:space="preserve"> </w:t>
      </w:r>
      <w:r w:rsidRPr="0078266E" w:rsidR="003B2663">
        <w:t xml:space="preserve">knjigovodstveni servis u </w:t>
      </w:r>
      <w:r w:rsidR="007D14A6">
        <w:t xml:space="preserve">Zadru, ne sjećam se točno naziva knjigovodstvenog servisa s tim da navodim da je </w:t>
      </w:r>
      <w:r w:rsidRPr="0078266E">
        <w:t xml:space="preserve">sva dokumentacija </w:t>
      </w:r>
      <w:r w:rsidR="007D14A6">
        <w:t>ostala u navedenom servisu, a s kojim servisom je dužnik prekinuo svu komunikaciju obzirom da prema istome nije mogao izvršavati obveze za izvršene usluge</w:t>
      </w:r>
      <w:r w:rsidRPr="0078266E">
        <w:t xml:space="preserve">. 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7D14A6">
      <w:pPr>
        <w:jc w:val="both"/>
      </w:pPr>
      <w:r>
        <w:t>Miloš Kukavica</w:t>
      </w:r>
      <w:r w:rsidRPr="0078266E" w:rsidR="00A75398">
        <w:t xml:space="preserve"> </w:t>
      </w:r>
      <w:r w:rsidRPr="0078266E" w:rsidR="00416550">
        <w:t>navodi da je tele</w:t>
      </w:r>
      <w:r w:rsidRPr="0078266E" w:rsidR="0078266E">
        <w:t>fonski broj na kojem je dostup</w:t>
      </w:r>
      <w:r w:rsidR="00715791">
        <w:t>an</w:t>
      </w:r>
      <w:r w:rsidRPr="0078266E" w:rsidR="00416550">
        <w:t xml:space="preserve">: </w:t>
      </w:r>
      <w:r>
        <w:t>098/870-762</w:t>
      </w:r>
      <w:r w:rsidRPr="0078266E" w:rsidR="00416550">
        <w:t>, a navodi da je dostup</w:t>
      </w:r>
      <w:r w:rsidR="00715791">
        <w:t>an</w:t>
      </w:r>
      <w:r w:rsidRPr="0078266E" w:rsidR="00416550">
        <w:t xml:space="preserve"> na adresi u </w:t>
      </w:r>
      <w:r>
        <w:t>Donji Karin, Donji Karin 9.</w:t>
      </w:r>
      <w:r w:rsidRPr="0078266E" w:rsidR="00416550">
        <w:t xml:space="preserve"> </w:t>
      </w:r>
    </w:p>
    <w:p w:rsidRPr="0078266E" w:rsidR="00D30389" w:rsidP="00416550" w:rsidRDefault="00D30389">
      <w:pPr>
        <w:jc w:val="both"/>
      </w:pPr>
    </w:p>
    <w:p w:rsidRPr="0078266E" w:rsidR="00416550" w:rsidP="00416550" w:rsidRDefault="00416550">
      <w:pPr>
        <w:jc w:val="both"/>
      </w:pPr>
      <w:r w:rsidRPr="0078266E">
        <w:t xml:space="preserve">Sud donosi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center"/>
      </w:pPr>
      <w:r w:rsidRPr="0078266E">
        <w:t xml:space="preserve">r j e š e nj e </w:t>
      </w:r>
    </w:p>
    <w:p w:rsidRPr="0078266E" w:rsidR="00416550" w:rsidP="00416550" w:rsidRDefault="00416550">
      <w:pPr>
        <w:jc w:val="center"/>
      </w:pPr>
    </w:p>
    <w:p w:rsidR="00416550" w:rsidP="00416550" w:rsidRDefault="004B0D36">
      <w:pPr>
        <w:jc w:val="both"/>
      </w:pPr>
      <w:r>
        <w:t>Odluka će biti donesena u zakonom određenom roku.</w:t>
      </w:r>
    </w:p>
    <w:p w:rsidRPr="0078266E" w:rsidR="004B0D36" w:rsidP="00416550" w:rsidRDefault="004B0D36">
      <w:pPr>
        <w:jc w:val="both"/>
      </w:pPr>
    </w:p>
    <w:p w:rsidRPr="0078266E" w:rsidR="00416550" w:rsidP="00416550" w:rsidRDefault="00961C70">
      <w:pPr>
        <w:jc w:val="center"/>
      </w:pPr>
      <w:r w:rsidRPr="0078266E">
        <w:t xml:space="preserve">Dovršeno u </w:t>
      </w:r>
      <w:r w:rsidR="004B0D36">
        <w:t>13,05</w:t>
      </w:r>
      <w:r w:rsidRPr="0078266E" w:rsidR="00416550">
        <w:t xml:space="preserve"> sati</w:t>
      </w:r>
      <w:r w:rsidRPr="0078266E" w:rsidR="00596C94">
        <w:t>.</w:t>
      </w:r>
    </w:p>
    <w:p w:rsidRPr="0078266E" w:rsidR="00961C70" w:rsidP="00416550" w:rsidRDefault="00961C70">
      <w:pPr>
        <w:jc w:val="both"/>
      </w:pPr>
      <w:r w:rsidRPr="0078266E">
        <w:t xml:space="preserve">         </w:t>
      </w:r>
      <w:r w:rsidRPr="0078266E">
        <w:tab/>
      </w:r>
      <w:r w:rsidRPr="0078266E">
        <w:tab/>
      </w:r>
      <w:r w:rsidRPr="0078266E">
        <w:tab/>
      </w:r>
      <w:r w:rsidRPr="0078266E">
        <w:tab/>
      </w:r>
      <w:r w:rsidRPr="0078266E">
        <w:tab/>
      </w:r>
    </w:p>
    <w:p w:rsidRPr="0078266E" w:rsidR="00961C70" w:rsidP="00416550" w:rsidRDefault="00961C70">
      <w:pPr>
        <w:jc w:val="both"/>
      </w:pPr>
    </w:p>
    <w:p w:rsidRPr="0078266E" w:rsidR="00416550" w:rsidP="00961C70" w:rsidRDefault="00961C70">
      <w:pPr>
        <w:ind w:left="2832" w:firstLine="708"/>
        <w:jc w:val="both"/>
      </w:pPr>
      <w:r w:rsidRPr="0078266E">
        <w:t>Sutkinja</w:t>
      </w:r>
      <w:r w:rsidRPr="0078266E">
        <w:tab/>
      </w:r>
      <w:r w:rsidRPr="0078266E">
        <w:tab/>
      </w:r>
      <w:r w:rsidRPr="0078266E">
        <w:tab/>
      </w:r>
      <w:r w:rsidRPr="0078266E">
        <w:tab/>
      </w:r>
      <w:r w:rsidRPr="0078266E" w:rsidR="00596C94">
        <w:t>Zz</w:t>
      </w:r>
      <w:r w:rsidRPr="0078266E">
        <w:t xml:space="preserve"> </w:t>
      </w:r>
      <w:r w:rsidRPr="0078266E" w:rsidR="00596C94">
        <w:t>dužnika</w:t>
      </w:r>
    </w:p>
    <w:p w:rsidRPr="0078266E" w:rsidR="00416550" w:rsidP="00416550" w:rsidRDefault="00416550">
      <w:pPr>
        <w:jc w:val="both"/>
      </w:pPr>
    </w:p>
    <w:p w:rsidRPr="0078266E" w:rsidR="00596C94" w:rsidP="00416550" w:rsidRDefault="00596C94">
      <w:pPr>
        <w:jc w:val="both"/>
      </w:pPr>
    </w:p>
    <w:p w:rsidRPr="0078266E" w:rsidR="00961C70" w:rsidP="00416550" w:rsidRDefault="00961C70">
      <w:pPr>
        <w:ind w:left="2832" w:firstLine="708"/>
      </w:pPr>
    </w:p>
    <w:p w:rsidRPr="0078266E" w:rsidR="00416550" w:rsidP="00416550" w:rsidRDefault="00416550">
      <w:pPr>
        <w:ind w:left="2832" w:firstLine="708"/>
      </w:pPr>
      <w:r w:rsidRPr="0078266E">
        <w:t>Zapisničar</w:t>
      </w:r>
      <w:r w:rsidRPr="0078266E">
        <w:tab/>
      </w:r>
      <w:r w:rsidRPr="0078266E" w:rsidR="00961C70">
        <w:t xml:space="preserve">                    </w:t>
      </w:r>
      <w:r w:rsidRPr="0078266E">
        <w:tab/>
      </w:r>
    </w:p>
    <w:p w:rsidRPr="0078266E" w:rsidR="00416550" w:rsidP="00416550" w:rsidRDefault="00416550"/>
    <w:p w:rsidRPr="0078266E" w:rsidR="00416550" w:rsidP="00416550" w:rsidRDefault="00416550">
      <w:pPr>
        <w:ind w:left="2124" w:firstLine="708"/>
      </w:pPr>
      <w:r w:rsidRPr="0078266E">
        <w:tab/>
      </w:r>
      <w:r w:rsidRPr="0078266E">
        <w:tab/>
        <w:t xml:space="preserve">          </w:t>
      </w:r>
    </w:p>
    <w:p w:rsidRPr="0078266E" w:rsidR="00416550" w:rsidP="00416550" w:rsidRDefault="00416550">
      <w:pPr>
        <w:ind w:left="2124" w:firstLine="708"/>
      </w:pPr>
    </w:p>
    <w:p w:rsidRPr="0078266E" w:rsidR="00416550" w:rsidP="00416550" w:rsidRDefault="00416550">
      <w:pPr>
        <w:ind w:left="2832" w:firstLine="708"/>
      </w:pPr>
      <w:r w:rsidRPr="0078266E">
        <w:tab/>
      </w:r>
      <w:r w:rsidRPr="0078266E">
        <w:tab/>
        <w:t xml:space="preserve"> </w:t>
      </w:r>
      <w:r w:rsidRPr="0078266E">
        <w:tab/>
        <w:t xml:space="preserve">         </w:t>
      </w: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</w:p>
    <w:p w:rsidRPr="0078266E" w:rsidR="00416550" w:rsidP="00416550" w:rsidRDefault="00416550">
      <w:pPr>
        <w:jc w:val="both"/>
      </w:pPr>
    </w:p>
    <w:p w:rsidR="00416550" w:rsidP="00416550" w:rsidRDefault="00416550">
      <w:pPr>
        <w:jc w:val="both"/>
      </w:pPr>
    </w:p>
    <w:sectPr w:rsidR="00416550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9B6620" w:rsidRDefault="009B6620">
    <w:pPr>
      <w:pStyle w:val="Zaglavlje"/>
      <w:jc w:val="right"/>
    </w:pPr>
    <w:r>
      <w:tab/>
    </w:r>
    <w:r>
      <w:tab/>
    </w:r>
    <w:r w:rsidR="00384512">
      <w:t>Poslovni broj: 2 St-</w:t>
    </w:r>
    <w:r>
      <w:t>202</w:t>
    </w:r>
    <w:r w:rsidR="0059730A">
      <w:t>/</w:t>
    </w:r>
    <w:r>
      <w:t>2017</w:t>
    </w:r>
    <w:r w:rsidR="00A75398">
      <w:t>-</w:t>
    </w:r>
    <w:r w:rsidR="007D0FD5">
      <w:t>37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BD279F">
      <w:t>202/2017</w:t>
    </w:r>
    <w:r w:rsidR="00123B79">
      <w:t>-</w:t>
    </w:r>
    <w:r w:rsidR="007D0FD5">
      <w:t>37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spidmax="284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D1FD3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276BB"/>
    <w:rsid w:val="00130CA4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3872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3783A"/>
    <w:rsid w:val="002411BD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0566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3353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275C3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6C77"/>
    <w:rsid w:val="004A77F3"/>
    <w:rsid w:val="004B0D36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7F40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15791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266E"/>
    <w:rsid w:val="00785377"/>
    <w:rsid w:val="0079521D"/>
    <w:rsid w:val="007A0585"/>
    <w:rsid w:val="007A3B60"/>
    <w:rsid w:val="007C0742"/>
    <w:rsid w:val="007C0B55"/>
    <w:rsid w:val="007D0FD5"/>
    <w:rsid w:val="007D14A6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0046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B6620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005F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135E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279F"/>
    <w:rsid w:val="00BD3029"/>
    <w:rsid w:val="00BE0C9A"/>
    <w:rsid w:val="00BE122A"/>
    <w:rsid w:val="00BE5585"/>
    <w:rsid w:val="00BE65F9"/>
    <w:rsid w:val="00BE70D1"/>
    <w:rsid w:val="00BF11F3"/>
    <w:rsid w:val="00BF174B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1EF5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4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F11E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1E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1E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1E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1E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1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2019.</izvorni_sadrzaj>
    <derivirana_varijabla naziv="DomainObject.StvarniPocetakDatum_1">18. listopada 2019.</derivirana_varijabla>
  </DomainObject.StvarniPocetakDatum>
  <DomainObject.StvarniZavrsetakDatum>
    <izvorni_sadrzaj>18. listopada 2019.</izvorni_sadrzaj>
    <derivirana_varijabla naziv="DomainObject.StvarniZavrsetakDatum_1">18. listopada 2019.</derivirana_varijabla>
  </DomainObject.StvarniZavrsetakDatum>
  <DomainObject.PlaniraniZavrsetakDatum>
    <izvorni_sadrzaj>18. listopada 2019.</izvorni_sadrzaj>
    <derivirana_varijabla naziv="DomainObject.PlaniraniZavrsetakDatum_1">18. listopada 2019.</derivirana_varijabla>
  </DomainObject.PlaniraniZavrsetakDatum>
  <DomainObject.PlaniraniPocetakDatum>
    <izvorni_sadrzaj>18. listopada 2019.</izvorni_sadrzaj>
    <derivirana_varijabla naziv="DomainObject.PlaniraniPocetakDatum_1">18. listopada 2019.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2019.</izvorni_sadrzaj>
    <derivirana_varijabla naziv="DomainObject.Zapisnik.DatumKreiranja_1">22.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St-202/2017-28</izvorni_sadrzaj>
    <derivirana_varijabla naziv="DomainObject.Zapisnik.Oznaka_1">St-202/2017-28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2019.</izvorni_sadrzaj>
    <derivirana_varijabla naziv="DomainObject.Predmet.DatumRjesavanja_1">18.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PLUS d.o.o. za trgovinu i usluge zastupanog po punomoćniku Zvonimir Vrkić</izvorni_sadrzaj>
    <derivirana_varijabla naziv="DomainObject.Predmet.ProtustrankaFormated_1">  HLAD PLUS d.o.o. za trgovinu i usluge zastupanog po punomoćniku Zvonimir Vrkić</derivirana_varijabla>
  </DomainObject.Predmet.ProtustrankaFormated>
  <DomainObject.Predmet.ProtustrankaFormatedOIB>
    <izvorni_sadrzaj>  HLAD PLUS d.o.o. za trgovinu i usluge, OIB 45003887855 zastupanog po punomoćniku Zvonimir Vrkić</izvorni_sadrzaj>
    <derivirana_varijabla naziv="DomainObject.Predmet.ProtustrankaFormatedOIB_1">  HLAD PLUS d.o.o. za trgovinu i usluge, OIB 45003887855 zastupanog po punomoćniku Zvonimir Vrkić</derivirana_varijabla>
  </DomainObject.Predmet.ProtustrankaFormatedOIB>
  <DomainObject.Predmet.ProtustrankaFormatedWithAdress>
    <izvorni_sadrzaj> HLAD PLUS d.o.o. za trgovinu i usluge, Viktora Vide 30, 23000 Zadar zastupanog po punomoćniku Zvonimir Vrkić</izvorni_sadrzaj>
    <derivirana_varijabla naziv="DomainObject.Predmet.ProtustrankaFormatedWithAdress_1"> HLAD PLUS d.o.o. za trgovinu i usluge, Viktora Vide 30, 23000 Zadar zastupanog po punomoćniku Zvonimir Vrkić</derivirana_varijabla>
  </DomainObject.Predmet.ProtustrankaFormatedWithAdress>
  <DomainObject.Predmet.ProtustrankaFormatedWithAdressOIB>
    <izvorni_sadrzaj> HLAD PLUS d.o.o. za trgovinu i usluge, OIB 45003887855, Viktora Vide 30, 23000 Zadar zastupanog po punomoćniku Zvonimir Vrkić</izvorni_sadrzaj>
    <derivirana_varijabla naziv="DomainObject.Predmet.ProtustrankaFormatedWithAdressOIB_1"> HLAD PLUS d.o.o. za trgovinu i usluge, OIB 45003887855, Viktora Vide 30, 23000 Zadar zastupanog po punomoćniku Zvonimir Vrkić</derivirana_varijabla>
  </DomainObject.Predmet.ProtustrankaFormatedWithAdressOIB>
  <DomainObject.Predmet.ProtustrankaWithAdress>
    <izvorni_sadrzaj>HLAD PLUS d.o.o. za trgovinu i usluge Viktora Vide 30, 23000 Zadar</izvorni_sadrzaj>
    <derivirana_varijabla naziv="DomainObject.Predmet.ProtustrankaWithAdress_1">HLAD PLUS d.o.o. za trgovinu i usluge Viktora Vide 30, 23000 Zadar</derivirana_varijabla>
  </DomainObject.Predmet.ProtustrankaWithAdress>
  <DomainObject.Predmet.ProtustrankaWithAdressOIB>
    <izvorni_sadrzaj>HLAD PLUS d.o.o. za trgovinu i usluge, OIB 45003887855, Viktora Vide 30, 23000 Zadar</izvorni_sadrzaj>
    <derivirana_varijabla naziv="DomainObject.Predmet.ProtustrankaWithAdressOIB_1">HLAD PLUS d.o.o. za trgovinu i usluge, OIB 45003887855, Viktora Vide 30, 23000 Zadar</derivirana_varijabla>
  </DomainObject.Predmet.ProtustrankaWithAdressOIB>
  <DomainObject.Predmet.ProtustrankaNazivFormated>
    <izvorni_sadrzaj>HLAD PLUS d.o.o. za trgovinu i usluge</izvorni_sadrzaj>
    <derivirana_varijabla naziv="DomainObject.Predmet.ProtustrankaNazivFormated_1">HLAD PLUS d.o.o. za trgovinu i usluge</derivirana_varijabla>
  </DomainObject.Predmet.ProtustrankaNazivFormated>
  <DomainObject.Predmet.ProtustrankaNazivFormatedOIB>
    <izvorni_sadrzaj>HLAD PLUS d.o.o. za trgovinu i usluge, OIB 45003887855</izvorni_sadrzaj>
    <derivirana_varijabla naziv="DomainObject.Predmet.ProtustrankaNazivFormatedOIB_1">HLAD PLUS d.o.o. za trgovinu i usluge, OIB 45003887855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HLAD PLUS d.o.o. za trgovinu i usluge zastupanog po punomoćniku Zvonimir Vrkić</item>
    </izvorni_sadrzaj>
    <derivirana_varijabla naziv="DomainObject.Predmet.ProtuStrankaListFormated_1">
      <item>HLAD PLUS d.o.o. za trgovinu i usluge zastupanog po punomoćniku Zvonimir Vrkić</item>
    </derivirana_varijabla>
  </DomainObject.Predmet.ProtuStrankaListFormated>
  <DomainObject.Predmet.ProtuStrankaListFormatedOIB>
    <izvorni_sadrzaj>
      <item>HLAD PLUS d.o.o. za trgovinu i usluge, OIB 45003887855 zastupanog po punomoćniku Zvonimir Vrkić</item>
    </izvorni_sadrzaj>
    <derivirana_varijabla naziv="DomainObject.Predmet.ProtuStrankaListFormatedOIB_1">
      <item>HLAD PLUS d.o.o. za trgovinu i usluge, OIB 45003887855 zastupanog po punomoćniku Zvonimir Vrkić</item>
    </derivirana_varijabla>
  </DomainObject.Predmet.ProtuStrankaListFormatedOIB>
  <DomainObject.Predmet.ProtuStrankaListFormatedWithAdress>
    <izvorni_sadrzaj>
      <item>HLAD PLUS d.o.o. za trgovinu i usluge, Viktora Vide 30, 23000 Zadar zastupanog po punomoćniku Zvonimir Vrkić</item>
    </izvorni_sadrzaj>
    <derivirana_varijabla naziv="DomainObject.Predmet.ProtuStrankaListFormatedWithAdress_1">
      <item>HLAD PLUS d.o.o. za trgovinu i usluge, Viktora Vide 30, 23000 Zadar zastupanog po punomoćniku Zvonimir Vrkić</item>
    </derivirana_varijabla>
  </DomainObject.Predmet.ProtuStrankaListFormatedWithAdress>
  <DomainObject.Predmet.ProtuStrankaListFormatedWithAdressOIB>
    <izvorni_sadrzaj>
      <item>HLAD PLUS d.o.o. za trgovinu i usluge, OIB 45003887855, Viktora Vide 30, 23000 Zadar zastupanog po punomoćniku Zvonimir Vrkić</item>
    </izvorni_sadrzaj>
    <derivirana_varijabla naziv="DomainObject.Predmet.ProtuStrankaListFormatedWithAdressOIB_1">
      <item>HLAD PLUS d.o.o. za trgovinu i usluge, OIB 45003887855, Viktora Vide 30, 23000 Zadar zastupanog po punomoćniku Zvonimir Vrkić</item>
    </derivirana_varijabla>
  </DomainObject.Predmet.ProtuStrankaListFormatedWithAdressOIB>
  <DomainObject.Predmet.ProtuStrankaListNazivFormated>
    <izvorni_sadrzaj>
      <item>HLAD PLUS d.o.o. za trgovinu i usluge</item>
    </izvorni_sadrzaj>
    <derivirana_varijabla naziv="DomainObject.Predmet.ProtuStrankaListNazivFormated_1">
      <item>HLAD PLUS d.o.o. za trgovinu i usluge</item>
    </derivirana_varijabla>
  </DomainObject.Predmet.ProtuStrankaListNazivFormated>
  <DomainObject.Predmet.ProtuStrankaListNazivFormatedOIB>
    <izvorni_sadrzaj>
      <item>HLAD PLUS d.o.o. za trgovinu i usluge, OIB 45003887855</item>
    </izvorni_sadrzaj>
    <derivirana_varijabla naziv="DomainObject.Predmet.ProtuStrankaListNazivFormatedOIB_1">
      <item>HLAD PLUS d.o.o. za trgovinu i usluge, OIB 45003887855</item>
    </derivirana_varijabla>
  </DomainObject.Predmet.ProtuStrankaListNazivFormatedOIB>
  <DomainObject.Predmet.OstaliListFormated>
    <izvorni_sadrzaj>
      <item>Zvonimir Vrkić punomoćnik sudionika u postupku HLAD PLUS d.o.o. za trgovinu i usluge</item>
      <item>Miloš Kukavica</item>
    </izvorni_sadrzaj>
    <derivirana_varijabla naziv="DomainObject.Predmet.OstaliListFormated_1">
      <item>Zvonimir Vrkić punomoćnik sudionika u postupku HLAD PLUS d.o.o. za trgovinu i usluge</item>
      <item>Miloš Kukavica</item>
    </derivirana_varijabla>
  </DomainObject.Predmet.OstaliListFormated>
  <DomainObject.Predmet.OstaliListFormatedOIB>
    <izvorni_sadrzaj>
      <item>Zvonimir Vrkić, OIB 06463876796 punomoćnik sudionika u postupku HLAD PLUS d.o.o. za trgovinu i usluge</item>
      <item>Miloš Kukavica, OIB 01299066287</item>
    </izvorni_sadrzaj>
    <derivirana_varijabla naziv="DomainObject.Predmet.OstaliListFormatedOIB_1">
      <item>Zvonimir Vrkić, OIB 06463876796 punomoćnik sudionika u postupku HLAD PLUS d.o.o. za trgovinu i usluge</item>
      <item>Miloš Kukavica, OIB 01299066287</item>
    </derivirana_varijabla>
  </DomainObject.Predmet.OstaliListFormatedOIB>
  <DomainObject.Predmet.OstaliListFormatedWithAdress>
    <izvorni_sadrzaj>
      <item>Zvonimir Vrkić, Trg kardinala Alojzija Stepinca 3A, 23420 Benkovac punomoćnik sudionika u postupku HLAD PLUS d.o.o. za trgovinu i usluge</item>
      <item>Miloš Kukavica</item>
    </izvorni_sadrzaj>
    <derivirana_varijabla naziv="DomainObject.Predmet.OstaliListFormatedWithAdress_1">
      <item>Zvonimir Vrkić, Trg kardinala Alojzija Stepinca 3A, 23420 Benkovac punomoćnik sudionika u postupku HLAD PLUS d.o.o. za trgovinu i usluge</item>
      <item>Miloš Kukavica</item>
    </derivirana_varijabla>
  </DomainObject.Predmet.OstaliListFormatedWithAdress>
  <DomainObject.Predmet.OstaliListFormatedWithAdressOIB>
    <izvorni_sadrzaj>
      <item>Zvonimir Vrkić, OIB 06463876796, Trg kardinala Alojzija Stepinca 3A, 23420 Benkovac punomoćnik sudionika u postupku HLAD PLUS d.o.o. za trgovinu i usluge</item>
      <item>Miloš Kukavica, OIB 01299066287</item>
    </izvorni_sadrzaj>
    <derivirana_varijabla naziv="DomainObject.Predmet.OstaliListFormatedWithAdressOIB_1">
      <item>Zvonimir Vrkić, OIB 06463876796, Trg kardinala Alojzija Stepinca 3A, 23420 Benkovac punomoćnik sudionika u postupku HLAD PLUS d.o.o. za trgovinu i usluge</item>
      <item>Miloš Kukavica, OIB 01299066287</item>
    </derivirana_varijabla>
  </DomainObject.Predmet.OstaliListFormatedWithAdressOIB>
  <DomainObject.Predmet.OstaliListNazivFormated>
    <izvorni_sadrzaj>
      <item>Zvonimir Vrkić</item>
      <item>Miloš Kukavica</item>
    </izvorni_sadrzaj>
    <derivirana_varijabla naziv="DomainObject.Predmet.OstaliListNazivFormated_1">
      <item>Zvonimir Vrkić</item>
      <item>Miloš Kukavica</item>
    </derivirana_varijabla>
  </DomainObject.Predmet.OstaliListNazivFormated>
  <DomainObject.Predmet.OstaliListNazivFormatedOIB>
    <izvorni_sadrzaj>
      <item>Zvonimir Vrkić, OIB 06463876796</item>
      <item>Miloš Kukavica, OIB 01299066287</item>
    </izvorni_sadrzaj>
    <derivirana_varijabla naziv="DomainObject.Predmet.OstaliListNazivFormatedOIB_1">
      <item>Zvonimir Vrkić, OIB 06463876796</item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>St-202/2017-28</izvorni_sadrzaj>
    <derivirana_varijabla naziv="DomainObject.PoslovniBrojDokumenta_1">St-202/2017-28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HLAD PLUS d.o.o. za trgovinu i usluge</izvorni_sadrzaj>
    <derivirana_varijabla naziv="DomainObject.Predmet.ProtustrankaIDrugi_1">HLAD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HLAD PLUS d.o.o. za trgovinu i usluge, OIB 45003887855, Viktora Vide 30, 23000 Zadar</izvorni_sadrzaj>
    <derivirana_varijabla naziv="DomainObject.Predmet.ProtustrankaIDrugiAdressOIB_1">HLAD PLUS d.o.o. za trgovinu i usluge, OIB 45003887855,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2019.</izvorni_sadrzaj>
    <derivirana_varijabla naziv="DomainObject.Predmet.OdlukaRjesenje.DatumDonosenjaOdluke_1">14. svibnja 2019.</derivirana_varijabla>
  </DomainObject.Predmet.OdlukaRjesenje.DatumDonosenjaOdluke>
  <DomainObject.Predmet.OdlukaRjesenje.DatumPravomocnosti>
    <izvorni_sadrzaj>31. svibnja 2019.</izvorni_sadrzaj>
    <derivirana_varijabla naziv="DomainObject.Predmet.OdlukaRjesenje.DatumPravomocnosti_1">31. svibnja 2019.</derivirana_varijabla>
  </DomainObject.Predmet.OdlukaRjesenje.DatumPravomocnosti>
  <DomainObject.Predmet.OdlukaRjesenje.Oznaka>
    <izvorni_sadrzaj>St-202/2017-12</izvorni_sadrzaj>
    <derivirana_varijabla naziv="DomainObject.Predmet.OdlukaRjesenje.Oznaka_1">St-202/2017-12</derivirana_varijabla>
  </DomainObject.Predmet.OdlukaRjesenje.Oznaka>
  <DomainObject.Predmet.SudioniciListNaziv>
    <izvorni_sadrzaj>
      <item>FINA</item>
      <item>HLAD PLUS d.o.o. za trgovinu i usluge</item>
      <item>Zvonimir Vrkić</item>
      <item>Miloš Kukavica</item>
    </izvorni_sadrzaj>
    <derivirana_varijabla naziv="DomainObject.Predmet.SudioniciListNaziv_1">
      <item>FINA</item>
      <item>HLAD PLUS d.o.o. za trgovinu i usluge</item>
      <item>Zvonimir Vrkić</item>
      <item>Miloš Kukavica</item>
    </derivirana_varijabla>
  </DomainObject.Predmet.SudioniciListNaziv>
  <DomainObject.Predmet.SudioniciListAdressOIB>
    <izvorni_sadrzaj>
      <item>FINA, OIB 85821130368</item>
      <item>HLAD PLUS d.o.o. za trgovinu i usluge, OIB 45003887855, Viktora Vide 30,23000 Zadar</item>
      <item>Zvonimir Vrkić, OIB 06463876796, Trg kardinala Alojzija Stepinca 3A,23420 Benkovac</item>
      <item>Miloš Kukavica, OIB 01299066287</item>
    </izvorni_sadrzaj>
    <derivirana_varijabla naziv="DomainObject.Predmet.SudioniciListAdressOIB_1">
      <item>FINA, OIB 85821130368</item>
      <item>HLAD PLUS d.o.o. za trgovinu i usluge, OIB 45003887855, Viktora Vide 30,23000 Zadar</item>
      <item>Zvonimir Vrkić, OIB 06463876796, Trg kardinala Alojzija Stepinca 3A,23420 Benkovac</item>
      <item>Miloš Kukavica, OIB 01299066287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45003887855</item>
      <item>, OIB 06463876796</item>
      <item>, OIB 01299066287</item>
    </izvorni_sadrzaj>
    <derivirana_varijabla naziv="DomainObject.Predmet.SudioniciListNazivOIB_1">
      <item>, OIB 85821130368</item>
      <item>, OIB 45003887855</item>
      <item>, OIB 06463876796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5E332-9EA2-4AB9-984A-9D5A183322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410</properties:Words>
  <properties:Characters>2244</properties:Characters>
  <properties:Lines>87</properties:Lines>
  <properties:Paragraphs>30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2019-10-17T08:49:00Z</dcterms:created>
  <dc:creator>Ardena Bajlo</dc:creator>
  <cp:lastModifiedBy>Martina Kalmeta</cp:lastModifiedBy>
  <cp:lastPrinted>2019-09-18T06:38:00Z</cp:lastPrinted>
  <dcterms:modified xmlns:xsi="http://www.w3.org/2001/XMLSchema-instance" xsi:type="dcterms:W3CDTF">2019-10-22T09:14:00Z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St-202/2017-28 / Zapisnik - Ročište (St-202-17 HLAD PLUS  d.o.o. 18.10.2019..docx)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